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F9BAB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DOMMET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823C1C5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Wellington, Somerset. Dyer.</w:t>
      </w:r>
    </w:p>
    <w:p w14:paraId="2ECD6375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</w:p>
    <w:p w14:paraId="186D3E85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</w:p>
    <w:p w14:paraId="320444F1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Philip Raley(q.v.) brought a plaint of debt against him.</w:t>
      </w:r>
    </w:p>
    <w:p w14:paraId="68D5961C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4EC91BA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</w:p>
    <w:p w14:paraId="629F7970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</w:p>
    <w:p w14:paraId="1B02BAF8" w14:textId="77777777" w:rsidR="00B84B7A" w:rsidRDefault="00B84B7A" w:rsidP="00B84B7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7053C6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D90A" w14:textId="77777777" w:rsidR="00B84B7A" w:rsidRDefault="00B84B7A" w:rsidP="009139A6">
      <w:r>
        <w:separator/>
      </w:r>
    </w:p>
  </w:endnote>
  <w:endnote w:type="continuationSeparator" w:id="0">
    <w:p w14:paraId="574D5AB7" w14:textId="77777777" w:rsidR="00B84B7A" w:rsidRDefault="00B84B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D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EF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46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803AD" w14:textId="77777777" w:rsidR="00B84B7A" w:rsidRDefault="00B84B7A" w:rsidP="009139A6">
      <w:r>
        <w:separator/>
      </w:r>
    </w:p>
  </w:footnote>
  <w:footnote w:type="continuationSeparator" w:id="0">
    <w:p w14:paraId="6C10F4EB" w14:textId="77777777" w:rsidR="00B84B7A" w:rsidRDefault="00B84B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3C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3F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5C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4B7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75379"/>
  <w15:chartTrackingRefBased/>
  <w15:docId w15:val="{E0819B4D-1CBB-4DAF-82F1-FE363085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4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2023-09-22T15:06:00Z</dcterms:created>
  <dcterms:modified xsi:type="dcterms:W3CDTF">2023-09-22T15:07:00Z</dcterms:modified>
</cp:coreProperties>
</file>